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F35" w:rsidRDefault="002043D8" w:rsidP="00F96F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KORRALDUS</w:t>
      </w:r>
    </w:p>
    <w:p w:rsidR="00F96F35" w:rsidRDefault="00F96F35" w:rsidP="00F96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</w:pPr>
    </w:p>
    <w:p w:rsidR="00F96F35" w:rsidRDefault="00F96F35" w:rsidP="00F96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Taebla</w:t>
      </w:r>
      <w:r w:rsidRPr="005E10EB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5E10EB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</w:t>
      </w:r>
      <w:r w:rsidR="00C9082D"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="00DF427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6B2573">
        <w:rPr>
          <w:rFonts w:ascii="Times New Roman" w:eastAsia="Times New Roman" w:hAnsi="Times New Roman" w:cs="Times New Roman"/>
          <w:bCs/>
          <w:sz w:val="24"/>
          <w:szCs w:val="24"/>
        </w:rPr>
        <w:t>01</w:t>
      </w:r>
      <w:r w:rsidRPr="005E10EB">
        <w:rPr>
          <w:rFonts w:ascii="Times New Roman" w:eastAsia="Times New Roman" w:hAnsi="Times New Roman" w:cs="Times New Roman"/>
          <w:color w:val="000000"/>
          <w:sz w:val="24"/>
          <w:szCs w:val="20"/>
          <w:lang w:eastAsia="zh-CN"/>
        </w:rPr>
        <w:t>.202</w:t>
      </w:r>
      <w:r w:rsidR="006B2573">
        <w:rPr>
          <w:rFonts w:ascii="Times New Roman" w:eastAsia="Times New Roman" w:hAnsi="Times New Roman" w:cs="Times New Roman"/>
          <w:color w:val="000000"/>
          <w:sz w:val="24"/>
          <w:szCs w:val="20"/>
          <w:lang w:eastAsia="zh-CN"/>
        </w:rPr>
        <w:t>4</w:t>
      </w:r>
      <w:r w:rsidRPr="005E10EB"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 nr</w:t>
      </w:r>
      <w:r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 </w:t>
      </w:r>
      <w:r w:rsidR="00C9082D">
        <w:rPr>
          <w:rFonts w:ascii="Times New Roman" w:eastAsia="Times New Roman" w:hAnsi="Times New Roman" w:cs="Times New Roman"/>
          <w:sz w:val="24"/>
          <w:szCs w:val="20"/>
          <w:lang w:eastAsia="zh-CN"/>
        </w:rPr>
        <w:t>7-724-xx</w:t>
      </w:r>
    </w:p>
    <w:p w:rsidR="00F96F35" w:rsidRDefault="00F96F35" w:rsidP="00F96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96F35" w:rsidRPr="005E10EB" w:rsidRDefault="00F96F35" w:rsidP="00F96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E37BD" w:rsidRPr="00FE37BD" w:rsidRDefault="008338D8" w:rsidP="00F96F35">
      <w:pPr>
        <w:widowControl w:val="0"/>
        <w:numPr>
          <w:ilvl w:val="0"/>
          <w:numId w:val="1"/>
        </w:numPr>
        <w:suppressAutoHyphens/>
        <w:spacing w:after="0" w:line="240" w:lineRule="auto"/>
        <w:ind w:left="431" w:hanging="431"/>
        <w:outlineLvl w:val="0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 xml:space="preserve">Projekteerimistingimuste andmine </w:t>
      </w:r>
      <w:proofErr w:type="spellStart"/>
      <w:r w:rsidR="00C9082D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>liituja</w:t>
      </w:r>
      <w:proofErr w:type="spellEnd"/>
      <w:r w:rsidR="00C9082D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 xml:space="preserve"> </w:t>
      </w:r>
      <w:r w:rsidR="007F38C8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>(</w:t>
      </w:r>
      <w:proofErr w:type="spellStart"/>
      <w:r w:rsidR="007F38C8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>Enery</w:t>
      </w:r>
      <w:proofErr w:type="spellEnd"/>
      <w:r w:rsidR="007F38C8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 xml:space="preserve">) </w:t>
      </w:r>
      <w:r w:rsidR="00754086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>alajaama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 xml:space="preserve"> </w:t>
      </w:r>
      <w:r w:rsidR="00E57B1A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>rajamiseks</w:t>
      </w:r>
      <w:r w:rsidR="00F96F35" w:rsidRPr="001161E3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 xml:space="preserve"> </w:t>
      </w:r>
    </w:p>
    <w:p w:rsidR="00F96F35" w:rsidRPr="001161E3" w:rsidRDefault="00F96F35" w:rsidP="00160ACA">
      <w:pPr>
        <w:widowControl w:val="0"/>
        <w:numPr>
          <w:ilvl w:val="0"/>
          <w:numId w:val="1"/>
        </w:numPr>
        <w:suppressAutoHyphens/>
        <w:spacing w:after="0" w:line="240" w:lineRule="auto"/>
        <w:ind w:left="431" w:hanging="431"/>
        <w:jc w:val="both"/>
        <w:outlineLvl w:val="0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1161E3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ab/>
      </w:r>
    </w:p>
    <w:p w:rsidR="00762CA8" w:rsidRDefault="006B2573" w:rsidP="00160AC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Enery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Estonia</w:t>
      </w:r>
      <w:r w:rsidR="0075408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0D23CD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AS</w:t>
      </w:r>
      <w:r w:rsidR="00E57B1A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esitas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C9082D">
        <w:rPr>
          <w:rFonts w:ascii="Times New Roman" w:eastAsia="Calibri" w:hAnsi="Times New Roman" w:cs="Times New Roman"/>
          <w:sz w:val="24"/>
          <w:szCs w:val="24"/>
          <w:lang w:eastAsia="et-EE"/>
        </w:rPr>
        <w:t>17</w:t>
      </w:r>
      <w:r w:rsidR="00E22727" w:rsidRPr="00DF427C">
        <w:rPr>
          <w:rFonts w:ascii="Times New Roman" w:eastAsia="Calibri" w:hAnsi="Times New Roman" w:cs="Times New Roman"/>
          <w:sz w:val="24"/>
          <w:szCs w:val="24"/>
          <w:lang w:eastAsia="et-EE"/>
        </w:rPr>
        <w:t>.</w:t>
      </w:r>
      <w:r w:rsidR="00C9082D">
        <w:rPr>
          <w:rFonts w:ascii="Times New Roman" w:eastAsia="Calibri" w:hAnsi="Times New Roman" w:cs="Times New Roman"/>
          <w:sz w:val="24"/>
          <w:szCs w:val="24"/>
          <w:lang w:eastAsia="et-EE"/>
        </w:rPr>
        <w:t>01</w:t>
      </w:r>
      <w:r w:rsidR="00E22727" w:rsidRPr="00DF427C">
        <w:rPr>
          <w:rFonts w:ascii="Times New Roman" w:eastAsia="Calibri" w:hAnsi="Times New Roman" w:cs="Times New Roman"/>
          <w:sz w:val="24"/>
          <w:szCs w:val="24"/>
          <w:lang w:eastAsia="et-EE"/>
        </w:rPr>
        <w:t>.202</w:t>
      </w:r>
      <w:r w:rsidR="00C9082D">
        <w:rPr>
          <w:rFonts w:ascii="Times New Roman" w:eastAsia="Calibri" w:hAnsi="Times New Roman" w:cs="Times New Roman"/>
          <w:sz w:val="24"/>
          <w:szCs w:val="24"/>
          <w:lang w:eastAsia="et-EE"/>
        </w:rPr>
        <w:t>4</w:t>
      </w:r>
      <w:r w:rsidR="00E22727" w:rsidRPr="00DF427C">
        <w:rPr>
          <w:rFonts w:ascii="Times New Roman" w:eastAsia="Calibri" w:hAnsi="Times New Roman" w:cs="Times New Roman"/>
          <w:sz w:val="24"/>
          <w:szCs w:val="24"/>
          <w:lang w:eastAsia="et-EE"/>
        </w:rPr>
        <w:t xml:space="preserve">.a 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projekteerimistingimuste taotlus</w:t>
      </w:r>
      <w:r w:rsidR="00DC192B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e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nr 2</w:t>
      </w:r>
      <w:r w:rsidR="00C9082D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4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11002/</w:t>
      </w:r>
      <w:r w:rsidR="0075408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0</w:t>
      </w:r>
      <w:r w:rsidR="00C9082D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0406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proofErr w:type="spellStart"/>
      <w:r w:rsidR="00C9082D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liituja</w:t>
      </w:r>
      <w:proofErr w:type="spellEnd"/>
      <w:r w:rsidR="007F38C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proofErr w:type="spellStart"/>
      <w:r w:rsidR="007F38C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Enery</w:t>
      </w:r>
      <w:proofErr w:type="spellEnd"/>
      <w:r w:rsidR="007F38C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C9082D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75408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alajaama </w:t>
      </w:r>
      <w:r w:rsidR="00C9082D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(330/33 </w:t>
      </w:r>
      <w:proofErr w:type="spellStart"/>
      <w:r w:rsidR="00C9082D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kV</w:t>
      </w:r>
      <w:proofErr w:type="spellEnd"/>
      <w:r w:rsidR="00C9082D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) </w:t>
      </w:r>
      <w:r w:rsidR="0053258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rajamiseks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proofErr w:type="spellStart"/>
      <w:r w:rsidR="00920997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Vedesilla</w:t>
      </w:r>
      <w:proofErr w:type="spellEnd"/>
      <w:r w:rsidR="0075408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maaüksusele </w:t>
      </w:r>
      <w:r w:rsidR="00920997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Päri</w:t>
      </w:r>
      <w:r w:rsidR="0053258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külas.</w:t>
      </w:r>
    </w:p>
    <w:p w:rsidR="002043D8" w:rsidRDefault="00504B10" w:rsidP="00160AC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Kavandatava </w:t>
      </w:r>
      <w:r w:rsidR="00762CA8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alajaama</w:t>
      </w: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 pindala on </w:t>
      </w:r>
      <w:r w:rsidR="00762CA8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ligi </w:t>
      </w:r>
      <w:r w:rsidR="00C9082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3302</w:t>
      </w:r>
      <w:r w:rsidR="0092099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m2</w:t>
      </w:r>
      <w:r w:rsidR="00762CA8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.</w:t>
      </w: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</w:p>
    <w:p w:rsidR="00C86E7C" w:rsidRPr="006D1A20" w:rsidRDefault="00C86E7C" w:rsidP="00160AC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</w:p>
    <w:p w:rsidR="002043D8" w:rsidRPr="006D1A20" w:rsidRDefault="00920997" w:rsidP="00160A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Vedesilla</w:t>
      </w:r>
      <w:proofErr w:type="spellEnd"/>
      <w:r w:rsidR="0087715B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maaüksus (</w:t>
      </w:r>
      <w:r w:rsidR="002043D8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katastriüksus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34202</w:t>
      </w:r>
      <w:r w:rsidR="00A3424E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:00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2</w:t>
      </w:r>
      <w:r w:rsidR="00A3424E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:0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169</w:t>
      </w:r>
      <w:r w:rsidR="002043D8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, sihtotstarve maatulundusmaa 100%, pindala </w:t>
      </w:r>
      <w:r w:rsidR="00A3424E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5</w:t>
      </w:r>
      <w:r w:rsidR="00A3424E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44</w:t>
      </w:r>
      <w:r w:rsidR="00532588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  <w:r w:rsidR="002043D8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ha)</w:t>
      </w:r>
      <w:r w:rsidR="00F366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  <w:r w:rsidR="00A849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asub</w:t>
      </w:r>
      <w:r w:rsidR="002043D8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Päri </w:t>
      </w:r>
      <w:r w:rsidR="00A3424E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külas</w:t>
      </w:r>
      <w:r w:rsidR="002043D8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. Katastriüksus koosneb </w:t>
      </w:r>
      <w:r w:rsidR="00FC5A80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haritava maa </w:t>
      </w:r>
      <w:r w:rsidR="002043D8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kõlvikust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35</w:t>
      </w:r>
      <w:r w:rsidR="00577D6A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2</w:t>
      </w:r>
      <w:r w:rsidR="00577D6A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ha</w:t>
      </w:r>
      <w:r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, looduslik</w:t>
      </w:r>
      <w:r w:rsidR="00160A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u</w:t>
      </w:r>
      <w:r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rohumaa kõlvikust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5,52</w:t>
      </w:r>
      <w:r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ha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,</w:t>
      </w:r>
      <w:r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  <w:r w:rsidR="00373877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metsamaa kõlvikust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3,28</w:t>
      </w:r>
      <w:r w:rsidR="00373877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ha </w:t>
      </w:r>
      <w:r w:rsidR="002043D8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ja muu maa kõlvikust </w:t>
      </w:r>
      <w:r w:rsidR="00577D6A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2,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43</w:t>
      </w:r>
      <w:r w:rsidR="002043D8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ha.</w:t>
      </w:r>
    </w:p>
    <w:p w:rsidR="00287168" w:rsidRDefault="002043D8" w:rsidP="00160ACA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</w:pPr>
      <w:r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Maa-ameti kitsenduste kaardi alusel põhjustavad maaüksusel kitsendusi </w:t>
      </w:r>
      <w:r w:rsidR="00577D6A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maaparandussüsteemi ala ja elektriõhuliinid.</w:t>
      </w:r>
      <w:r w:rsidR="00373877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</w:p>
    <w:p w:rsidR="00287168" w:rsidRPr="00176D86" w:rsidRDefault="00287168" w:rsidP="00160ACA">
      <w:pPr>
        <w:jc w:val="both"/>
        <w:rPr>
          <w:rFonts w:ascii="Times New Roman" w:hAnsi="Times New Roman" w:cs="Times New Roman"/>
          <w:sz w:val="24"/>
          <w:szCs w:val="24"/>
        </w:rPr>
      </w:pPr>
      <w:r w:rsidRPr="00176D86">
        <w:rPr>
          <w:rFonts w:ascii="Times New Roman" w:hAnsi="Times New Roman" w:cs="Times New Roman"/>
          <w:sz w:val="24"/>
          <w:szCs w:val="24"/>
        </w:rPr>
        <w:t xml:space="preserve">Valla üldplaneeringu järgi ei asu maaüksus detailplaneeringu koostamise kohustusega alal ja üldplaneering ei näe ette tootmisrajatise ehitamiseks detailplaneeringu koostamise kohustust. Seega võib ehitusprojekti koostamise aluseks anda projekteerimistingimused. </w:t>
      </w:r>
    </w:p>
    <w:p w:rsidR="00287168" w:rsidRPr="00A9735A" w:rsidRDefault="00287168" w:rsidP="00160ACA">
      <w:pPr>
        <w:jc w:val="both"/>
        <w:rPr>
          <w:rFonts w:ascii="Times New Roman" w:hAnsi="Times New Roman" w:cs="Times New Roman"/>
          <w:sz w:val="24"/>
          <w:szCs w:val="24"/>
        </w:rPr>
      </w:pPr>
      <w:r w:rsidRPr="00A9735A">
        <w:rPr>
          <w:rFonts w:ascii="Times New Roman" w:hAnsi="Times New Roman" w:cs="Times New Roman"/>
          <w:sz w:val="24"/>
          <w:szCs w:val="24"/>
        </w:rPr>
        <w:t xml:space="preserve">Avalikkuse kaasamiseks korraldati menetlus avatud menetlusena (ehitusseadustiku § 31 lõige 1). Projekteerimistingimuste eelnõu avalikustati Lääne-Nigula valla kodulehel </w:t>
      </w:r>
      <w:hyperlink r:id="rId7" w:history="1">
        <w:r w:rsidRPr="00A9735A">
          <w:rPr>
            <w:rStyle w:val="Hperlink"/>
            <w:rFonts w:ascii="Times New Roman" w:hAnsi="Times New Roman" w:cs="Times New Roman"/>
            <w:color w:val="auto"/>
            <w:sz w:val="24"/>
            <w:szCs w:val="24"/>
          </w:rPr>
          <w:t>https://www.laanenigula.ee/projekteerimisteated</w:t>
        </w:r>
      </w:hyperlink>
      <w:r w:rsidRPr="00A9735A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C52FF5" w:rsidRDefault="00287168" w:rsidP="00160AC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Pr</w:t>
      </w:r>
      <w:r w:rsidR="00C52FF5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ojekteerimistingimuste eelnõu saadeti kooskõlastamiseks Põllumajandus- ja Toiduametile </w:t>
      </w:r>
      <w:r w:rsidR="00160A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</w:t>
      </w:r>
      <w:r w:rsidR="00C52FF5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 PTA)</w:t>
      </w:r>
      <w:r w:rsidR="00A9735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20635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C52FF5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PTA kooskõlastas projekteerimistingimuste eelnõu tingimustega </w:t>
      </w:r>
      <w:r w:rsidR="000816C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2</w:t>
      </w:r>
      <w:r w:rsidR="004B7403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4</w:t>
      </w:r>
      <w:r w:rsidR="00577D6A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.</w:t>
      </w:r>
      <w:r w:rsidR="000816C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12</w:t>
      </w:r>
      <w:r w:rsidR="00C52FF5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.2023.</w:t>
      </w:r>
      <w:r w:rsidR="007F38C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a: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1. Maaparandussüsteemi drenaažkuivenduse teostusjoonise alusel (lisatud kirjale) teha uurimistööd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nii drenaažkuivenduse rajatiste asukoha kui ka sügavuse täpseks määramiseks. (</w:t>
      </w:r>
      <w:proofErr w:type="spellStart"/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MaaParS</w:t>
      </w:r>
      <w:proofErr w:type="spellEnd"/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§ 47 lg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6). Täpsustatud drenaažkuivenduse rajatiste paiknemine kanda proje</w:t>
      </w:r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kti joonistele (</w:t>
      </w:r>
      <w:proofErr w:type="spellStart"/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MaaParS</w:t>
      </w:r>
      <w:proofErr w:type="spellEnd"/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§ 47 lg </w:t>
      </w: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6).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2. Kullamaa </w:t>
      </w:r>
      <w:proofErr w:type="spellStart"/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liituja</w:t>
      </w:r>
      <w:proofErr w:type="spellEnd"/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330/33 KV alajaama paigutamisel drenaažkuivendusega maa-alale arvestada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drenaažkuivenduse rajatiste paiknemisega, planeeritava alajaama alale jääb maaparandusehitise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Tammelepa süsteemi 12 ülemine osa. Dreeni ja kollektori vi</w:t>
      </w:r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gastamise korral jääks alajaama </w:t>
      </w:r>
      <w:proofErr w:type="spellStart"/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maaala</w:t>
      </w:r>
      <w:proofErr w:type="spellEnd"/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liigniiskeks.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3. Kaabli ristumisel dreeni või kollektoriga projekteerida ka</w:t>
      </w:r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abel 0,5 m allapoole dreeni või </w:t>
      </w: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kollektorit.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4. Kaabli ristumisel eesvoolu või kuivenduskraaviga proje</w:t>
      </w:r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kteerida kaabel 1,0 m allapoole eesvoolu </w:t>
      </w: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põhja ja näha ette kaablikaitse meetmed.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5. Projektis näha ette lahendused dreenide ja kollektorite taastamiseks kaablite ja torustike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ristumiskohtades. Dreeni või kollektori juhuslikul vigastamisel taastada kahjustatud torustikud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samade lahenduste alusel (</w:t>
      </w:r>
      <w:proofErr w:type="spellStart"/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MaaParS</w:t>
      </w:r>
      <w:proofErr w:type="spellEnd"/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§ 44 lg 3).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6. Maaparandussüsteemi eesvoolule on kehtestatud kaitsevöönd, mis ulatub eesvoolu mõlemal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kaldal 12 m kaugusele eesvoolust (valgala pindala on alla 10 km2, projekteeritava alaga piirneb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Tammelepa eesvool). Eesvoolu kaitsevööndisse rajatiste kavandamisel tuleb hoiduda tegevusest,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lastRenderedPageBreak/>
        <w:t>mis võib kahjustada eesvoolu ja sellel paiknevat rajatist, takista</w:t>
      </w:r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da selle nõuetekohast toimimist või </w:t>
      </w: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maaparandushoiutöö tegemist (</w:t>
      </w:r>
      <w:proofErr w:type="spellStart"/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MaaParS</w:t>
      </w:r>
      <w:proofErr w:type="spellEnd"/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§ 48 lg 2 ja 11).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7. Alajaama rajamisel rikutud maaparandussüsteemi rajatised (kollektorid, kaevud, truubid,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eesvoolud) tuleb taastada. Tööd teha maaparandusseadusest ja sellega kehtestatud määrustest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tulenevate nõuete kohaselt (</w:t>
      </w:r>
      <w:proofErr w:type="spellStart"/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MaaParS</w:t>
      </w:r>
      <w:proofErr w:type="spellEnd"/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§ 46 lg 1, § 44 lg 5, ehitusseadustik (edaspidi </w:t>
      </w:r>
      <w:proofErr w:type="spellStart"/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EhS</w:t>
      </w:r>
      <w:proofErr w:type="spellEnd"/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) § 11).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8. Uurimisel ja projekteerimisel kaasata vajadusel MATER spetsial</w:t>
      </w:r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ist (</w:t>
      </w:r>
      <w:proofErr w:type="spellStart"/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MaaParS</w:t>
      </w:r>
      <w:proofErr w:type="spellEnd"/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§ 50 lg 5, § 36 lg </w:t>
      </w: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2).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9. Kui projektlahendus ei võimalda maaparandussüsteemi toimimist, siis tuleb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maaparandussüsteem rekonstrueerida. Selleks võtta PTA-</w:t>
      </w:r>
      <w:proofErr w:type="spellStart"/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lt</w:t>
      </w:r>
      <w:proofErr w:type="spellEnd"/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maaparandussüsteemi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projekteerimistingimused (</w:t>
      </w:r>
      <w:proofErr w:type="spellStart"/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MaaParS</w:t>
      </w:r>
      <w:proofErr w:type="spellEnd"/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§ 50 lg 5 ja § 12).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10. Ehitusloa eelnõu esitada PTA-</w:t>
      </w:r>
      <w:proofErr w:type="spellStart"/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le</w:t>
      </w:r>
      <w:proofErr w:type="spellEnd"/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kooskõlastamiseks (</w:t>
      </w:r>
      <w:proofErr w:type="spellStart"/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MaaParS</w:t>
      </w:r>
      <w:proofErr w:type="spellEnd"/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§ 50 lg 1).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11. Kasutusloa eelnõu esitada PTA-</w:t>
      </w:r>
      <w:proofErr w:type="spellStart"/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le</w:t>
      </w:r>
      <w:proofErr w:type="spellEnd"/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kooskõlastamiseks koos teostusjoonistega (</w:t>
      </w:r>
      <w:proofErr w:type="spellStart"/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EhS</w:t>
      </w:r>
      <w:proofErr w:type="spellEnd"/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§ 54 lg 1 ja</w:t>
      </w:r>
    </w:p>
    <w:p w:rsidR="007F38C8" w:rsidRPr="007F38C8" w:rsidRDefault="007F38C8" w:rsidP="007F3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F38C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lg 6 p 1).</w:t>
      </w:r>
    </w:p>
    <w:p w:rsidR="00996AAC" w:rsidRPr="00904235" w:rsidRDefault="00996AAC" w:rsidP="00160AC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</w:p>
    <w:p w:rsidR="00996AAC" w:rsidRPr="006D1A20" w:rsidRDefault="00996AAC" w:rsidP="00160AC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Alajaama rajamiseks</w:t>
      </w:r>
      <w:r w:rsidRPr="008A49E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 keskkonnamõju eelhinnangu koostamise ja keskkonnamõju hindamise kohustus puudub, sest planeeritav tegevus ei kuulu keskkonnamõju hindamise ja keskkonnajuhtimissüsteemi seaduse § 6 lõikes 1 toodud olulise keskkonnamõjuga tegevuste hulka ega Vabariigi Valitsuse 29.08.2005 määruse nr 224 „Tegevusvaldkondade, mille korral tuleb anda keskkonna mõjude hindamise vajalikkuse eelhinnang, täpsustatud loetelu“ § 2-s toodud loetelusse</w:t>
      </w:r>
    </w:p>
    <w:p w:rsidR="004C0EDE" w:rsidRPr="00C551CC" w:rsidRDefault="004C0EDE" w:rsidP="00C52FF5">
      <w:pPr>
        <w:suppressAutoHyphens/>
        <w:spacing w:after="0" w:line="240" w:lineRule="auto"/>
        <w:rPr>
          <w:rFonts w:ascii="Times New Roman" w:eastAsia="Calibri" w:hAnsi="Times New Roman" w:cs="Times New Roman"/>
          <w:color w:val="00B0F0"/>
          <w:sz w:val="24"/>
          <w:szCs w:val="24"/>
          <w:lang w:eastAsia="et-EE"/>
        </w:rPr>
      </w:pPr>
    </w:p>
    <w:p w:rsidR="00A84993" w:rsidRDefault="00A84993" w:rsidP="00C52FF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</w:p>
    <w:p w:rsidR="00160ACA" w:rsidRDefault="00C52FF5" w:rsidP="00C52FF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</w:pP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zh-CN"/>
        </w:rPr>
        <w:t>E</w:t>
      </w: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>hitusseadustiku § 26, § 28, §31, § 33, keskkonnamõju hindamise ja keskkonnajuhtimis</w:t>
      </w:r>
      <w:r w:rsidR="00502B3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>süsteemi</w:t>
      </w: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 xml:space="preserve"> seaduse § 6 lõige 1 ja </w:t>
      </w:r>
      <w:r w:rsidR="00F86C9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>4</w:t>
      </w: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 xml:space="preserve">, </w:t>
      </w:r>
      <w:r w:rsidR="0087715B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 xml:space="preserve">Lääne-Nigula valla üldplaneeringu, </w:t>
      </w: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 xml:space="preserve">Lääne-Nigula Vallavolikogu 27.12.2017 määruse nr 11 “Planeerimisseaduse ja ehitusseadustiku rakendamine Lääne-Nigula vallas” § 8 punkti 1 ning  taotluse alusel annab Lääne-Nigula Vallavalitsus </w:t>
      </w:r>
    </w:p>
    <w:p w:rsidR="00C52FF5" w:rsidRPr="006D1A20" w:rsidRDefault="00C52FF5" w:rsidP="00C52FF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</w:pPr>
      <w:r w:rsidRPr="006D1A2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af-ZA" w:eastAsia="zh-CN"/>
        </w:rPr>
        <w:t>k o r r a l d u s e:</w:t>
      </w:r>
    </w:p>
    <w:p w:rsidR="00C52FF5" w:rsidRPr="006D1A20" w:rsidRDefault="00C52FF5" w:rsidP="00C52FF5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zh-CN"/>
        </w:rPr>
      </w:pPr>
    </w:p>
    <w:p w:rsidR="00C52FF5" w:rsidRPr="006D1A20" w:rsidRDefault="00C52FF5" w:rsidP="00C52FF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zh-CN"/>
        </w:rPr>
      </w:pPr>
    </w:p>
    <w:p w:rsidR="00E22727" w:rsidRPr="00DF427C" w:rsidRDefault="00C52FF5" w:rsidP="00E2272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af-ZA" w:eastAsia="zh-CN"/>
        </w:rPr>
      </w:pPr>
      <w:r w:rsidRPr="00C52FF5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Anda projekteerimistingimused </w:t>
      </w:r>
      <w:r w:rsidR="004B7403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liituja</w:t>
      </w:r>
      <w:r w:rsidR="00C551CC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</w:t>
      </w:r>
      <w:r w:rsidR="007F38C8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Enery </w:t>
      </w:r>
      <w:bookmarkStart w:id="0" w:name="_GoBack"/>
      <w:bookmarkEnd w:id="0"/>
      <w:r w:rsidR="006D1A20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alajaama</w:t>
      </w:r>
      <w:r w:rsidRPr="00C52FF5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rajamiseks </w:t>
      </w:r>
      <w:r w:rsidR="000816C8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Päri</w:t>
      </w:r>
      <w:r w:rsidRPr="00C52FF5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külas </w:t>
      </w:r>
      <w:r w:rsidR="000816C8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Vedesilla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maaüksusel.</w:t>
      </w:r>
      <w:r w:rsidR="00DF427C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</w:t>
      </w:r>
      <w:r w:rsidR="00E22727" w:rsidRPr="00DF427C">
        <w:rPr>
          <w:rFonts w:ascii="Times New Roman" w:eastAsia="Calibri" w:hAnsi="Times New Roman" w:cs="Times New Roman"/>
          <w:sz w:val="24"/>
          <w:szCs w:val="24"/>
          <w:lang w:val="af-ZA" w:eastAsia="zh-CN"/>
        </w:rPr>
        <w:t xml:space="preserve">Järgida seisukohti/märkuseid, mille lisasid kaasatud asutused </w:t>
      </w:r>
      <w:r w:rsidR="00DF427C" w:rsidRPr="00DF427C">
        <w:rPr>
          <w:rFonts w:ascii="Times New Roman" w:eastAsia="Calibri" w:hAnsi="Times New Roman" w:cs="Times New Roman"/>
          <w:sz w:val="24"/>
          <w:szCs w:val="24"/>
          <w:lang w:val="af-ZA" w:eastAsia="zh-CN"/>
        </w:rPr>
        <w:t xml:space="preserve">ja isikud </w:t>
      </w:r>
      <w:r w:rsidR="00160ACA">
        <w:rPr>
          <w:rFonts w:ascii="Times New Roman" w:eastAsia="Calibri" w:hAnsi="Times New Roman" w:cs="Times New Roman"/>
          <w:sz w:val="24"/>
          <w:szCs w:val="24"/>
          <w:lang w:val="af-ZA" w:eastAsia="zh-CN"/>
        </w:rPr>
        <w:t>p</w:t>
      </w:r>
      <w:r w:rsidR="00E22727" w:rsidRPr="00DF427C">
        <w:rPr>
          <w:rFonts w:ascii="Times New Roman" w:eastAsia="Calibri" w:hAnsi="Times New Roman" w:cs="Times New Roman"/>
          <w:sz w:val="24"/>
          <w:szCs w:val="24"/>
          <w:lang w:val="af-ZA" w:eastAsia="zh-CN"/>
        </w:rPr>
        <w:t>rojekteerimistingimuste menetlusel.</w:t>
      </w:r>
    </w:p>
    <w:p w:rsidR="00E22727" w:rsidRPr="00DF427C" w:rsidRDefault="00E22727" w:rsidP="00A9735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af-ZA" w:eastAsia="zh-CN"/>
        </w:rPr>
      </w:pPr>
    </w:p>
    <w:p w:rsidR="00E22727" w:rsidRPr="00DF427C" w:rsidRDefault="00E22727" w:rsidP="00E2272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af-ZA" w:eastAsia="zh-CN"/>
        </w:rPr>
      </w:pPr>
      <w:r w:rsidRPr="00DF427C">
        <w:rPr>
          <w:rFonts w:ascii="Times New Roman" w:eastAsia="Calibri" w:hAnsi="Times New Roman" w:cs="Times New Roman"/>
          <w:sz w:val="24"/>
          <w:szCs w:val="24"/>
          <w:lang w:val="af-ZA" w:eastAsia="zh-CN"/>
        </w:rPr>
        <w:t>Arvestades lisades kirjeldatud avaliku huvi ja mõjude ulatust mitte algatada detailplaneeringu koostamist ja anda projekteerimistingimused avalikus menetluses.</w:t>
      </w:r>
    </w:p>
    <w:p w:rsidR="0015756E" w:rsidRPr="00DF427C" w:rsidRDefault="0015756E" w:rsidP="00E22727">
      <w:pPr>
        <w:suppressAutoHyphens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val="af-ZA" w:eastAsia="zh-CN"/>
        </w:rPr>
      </w:pPr>
    </w:p>
    <w:p w:rsidR="00051BFE" w:rsidRPr="00DF427C" w:rsidRDefault="00051BFE" w:rsidP="00533CA9">
      <w:pPr>
        <w:pStyle w:val="Loendilik"/>
        <w:numPr>
          <w:ilvl w:val="0"/>
          <w:numId w:val="8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af-ZA" w:eastAsia="zh-CN"/>
        </w:rPr>
      </w:pPr>
      <w:r w:rsidRPr="00DF427C">
        <w:rPr>
          <w:rFonts w:ascii="Times New Roman" w:eastAsia="Calibri" w:hAnsi="Times New Roman" w:cs="Times New Roman"/>
          <w:sz w:val="24"/>
          <w:szCs w:val="24"/>
          <w:lang w:val="af-ZA" w:eastAsia="zh-CN"/>
        </w:rPr>
        <w:t>Projekteerimistingimused kehtivad viis aastat.</w:t>
      </w:r>
    </w:p>
    <w:p w:rsidR="00051BFE" w:rsidRDefault="00051BFE" w:rsidP="00533CA9">
      <w:pPr>
        <w:suppressAutoHyphens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051BFE" w:rsidRPr="00533CA9" w:rsidRDefault="00051BFE" w:rsidP="00533CA9">
      <w:pPr>
        <w:pStyle w:val="Loendilik"/>
        <w:numPr>
          <w:ilvl w:val="0"/>
          <w:numId w:val="8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 w:rsidRPr="00533CA9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Ehitustegevus on keelatud enne ehitusloa väljastamist.</w:t>
      </w:r>
    </w:p>
    <w:p w:rsidR="00051BFE" w:rsidRDefault="00051BFE" w:rsidP="00533CA9">
      <w:pPr>
        <w:suppressAutoHyphens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051BFE" w:rsidRPr="00533CA9" w:rsidRDefault="00051BFE" w:rsidP="00533CA9">
      <w:pPr>
        <w:pStyle w:val="Loendilik"/>
        <w:numPr>
          <w:ilvl w:val="0"/>
          <w:numId w:val="8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 w:rsidRPr="00533CA9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Projekteerimistingimused väljastatakse ja allkirjastatakse digitaalselt ehitisregistris.</w:t>
      </w:r>
    </w:p>
    <w:p w:rsidR="002043D8" w:rsidRPr="00026730" w:rsidRDefault="002043D8" w:rsidP="00C551CC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2043D8" w:rsidRPr="00533CA9" w:rsidRDefault="002043D8" w:rsidP="00533CA9">
      <w:pPr>
        <w:pStyle w:val="Loendilik"/>
        <w:numPr>
          <w:ilvl w:val="0"/>
          <w:numId w:val="8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 w:rsidRPr="00533CA9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Korraldus jõustub teatavakstegemisest.</w:t>
      </w:r>
    </w:p>
    <w:p w:rsidR="002043D8" w:rsidRPr="00026730" w:rsidRDefault="002043D8" w:rsidP="00533CA9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</w:p>
    <w:p w:rsidR="002043D8" w:rsidRPr="00533CA9" w:rsidRDefault="002043D8" w:rsidP="00160ACA">
      <w:pPr>
        <w:pStyle w:val="Loendilik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 w:rsidRPr="00533CA9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Käesolevat korraldust  on õigus vaidlustada 30 päeva jooksul, arvates päevast, millal vaiet esitama õigustatud isik korraldusest teada sai või oleks pidanud teada saama, esitades vaide Lääne-Nigula Vallavalitsusele haldusmenetluse seadusega vaidemenetlusele kehtestatud korras. Korralduse peale on kaebeõigusega isikul õigus esitada kaebus Tallinna </w:t>
      </w:r>
      <w:r w:rsidRPr="00533CA9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lastRenderedPageBreak/>
        <w:t>Halduskohtule halduskohtumenetluse seadustiku §-s 46 sätestatud tähtaegadel ja halduskohtumenetluse seadustikus sätestatud korras.</w:t>
      </w:r>
    </w:p>
    <w:p w:rsidR="002043D8" w:rsidRPr="00026730" w:rsidRDefault="002043D8" w:rsidP="00533CA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</w:p>
    <w:p w:rsidR="002043D8" w:rsidRPr="00026730" w:rsidRDefault="002043D8" w:rsidP="00533CA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2043D8" w:rsidRPr="00026730" w:rsidRDefault="002043D8" w:rsidP="00533CA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2043D8" w:rsidRPr="00026730" w:rsidRDefault="002043D8" w:rsidP="002043D8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</w:pPr>
      <w:r w:rsidRPr="00026730"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  <w:t>/allkirjastatud digitaalselt/</w:t>
      </w:r>
    </w:p>
    <w:p w:rsidR="002043D8" w:rsidRPr="00026730" w:rsidRDefault="002043D8" w:rsidP="002043D8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</w:pP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  <w:t>/allkirjastatud digitaalselt/</w:t>
      </w:r>
    </w:p>
    <w:p w:rsidR="002043D8" w:rsidRPr="00026730" w:rsidRDefault="002043D8" w:rsidP="002043D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>Janno Randmaa</w:t>
      </w:r>
    </w:p>
    <w:p w:rsidR="00067AC6" w:rsidRDefault="00DE7175" w:rsidP="002043D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vallavanem</w:t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067AC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   </w:t>
      </w:r>
      <w:r w:rsidR="004B7403">
        <w:rPr>
          <w:rFonts w:ascii="Times New Roman" w:eastAsia="Times New Roman" w:hAnsi="Times New Roman" w:cs="Times New Roman"/>
          <w:color w:val="00000A"/>
          <w:sz w:val="24"/>
          <w:szCs w:val="24"/>
        </w:rPr>
        <w:t>Kristi Sadulsepp</w:t>
      </w:r>
    </w:p>
    <w:p w:rsidR="002043D8" w:rsidRPr="00026730" w:rsidRDefault="004B7403" w:rsidP="002043D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 xml:space="preserve">    vallasekretär</w:t>
      </w:r>
      <w:r w:rsidR="002043D8"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</w:p>
    <w:p w:rsidR="002043D8" w:rsidRPr="00026730" w:rsidRDefault="002043D8" w:rsidP="002043D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                        </w:t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</w:p>
    <w:p w:rsidR="00F96F35" w:rsidRPr="001161E3" w:rsidRDefault="00F96F35" w:rsidP="00F96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sectPr w:rsidR="00F96F35" w:rsidRPr="001161E3" w:rsidSect="00B573B7">
      <w:headerReference w:type="first" r:id="rId8"/>
      <w:pgSz w:w="11906" w:h="16838"/>
      <w:pgMar w:top="2694" w:right="851" w:bottom="851" w:left="1701" w:header="1134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4AB" w:rsidRDefault="001924AB" w:rsidP="005B2E99">
      <w:pPr>
        <w:spacing w:after="0" w:line="240" w:lineRule="auto"/>
      </w:pPr>
      <w:r>
        <w:separator/>
      </w:r>
    </w:p>
  </w:endnote>
  <w:endnote w:type="continuationSeparator" w:id="0">
    <w:p w:rsidR="001924AB" w:rsidRDefault="001924AB" w:rsidP="005B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4AB" w:rsidRDefault="001924AB" w:rsidP="005B2E99">
      <w:pPr>
        <w:spacing w:after="0" w:line="240" w:lineRule="auto"/>
      </w:pPr>
      <w:r>
        <w:separator/>
      </w:r>
    </w:p>
  </w:footnote>
  <w:footnote w:type="continuationSeparator" w:id="0">
    <w:p w:rsidR="001924AB" w:rsidRDefault="001924AB" w:rsidP="005B2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BA8" w:rsidRPr="00C8605F" w:rsidRDefault="00DB5BA8" w:rsidP="00C8605F">
    <w:r>
      <w:rPr>
        <w:noProof/>
        <w:lang w:eastAsia="et-EE"/>
      </w:rPr>
      <w:drawing>
        <wp:inline distT="0" distB="0" distL="0" distR="0" wp14:anchorId="3D0A6C70" wp14:editId="53EEE45F">
          <wp:extent cx="2895600" cy="385571"/>
          <wp:effectExtent l="0" t="0" r="0" b="0"/>
          <wp:docPr id="1" name="Pil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lt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08161" cy="3872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41C1E5A"/>
    <w:multiLevelType w:val="hybridMultilevel"/>
    <w:tmpl w:val="27F8DB2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1303C"/>
    <w:multiLevelType w:val="hybridMultilevel"/>
    <w:tmpl w:val="87DC81EA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57D06"/>
    <w:multiLevelType w:val="hybridMultilevel"/>
    <w:tmpl w:val="3DD09F46"/>
    <w:lvl w:ilvl="0" w:tplc="0425000F">
      <w:start w:val="1"/>
      <w:numFmt w:val="decimal"/>
      <w:lvlText w:val="%1."/>
      <w:lvlJc w:val="left"/>
      <w:pPr>
        <w:ind w:left="786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CB6B1D"/>
    <w:multiLevelType w:val="hybridMultilevel"/>
    <w:tmpl w:val="0C4296E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451B4"/>
    <w:multiLevelType w:val="hybridMultilevel"/>
    <w:tmpl w:val="ADA4FDA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976209"/>
    <w:multiLevelType w:val="hybridMultilevel"/>
    <w:tmpl w:val="7E6EAAD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451CE1"/>
    <w:multiLevelType w:val="hybridMultilevel"/>
    <w:tmpl w:val="5748E43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F35"/>
    <w:rsid w:val="000005CF"/>
    <w:rsid w:val="00051BFE"/>
    <w:rsid w:val="00067AC6"/>
    <w:rsid w:val="000816C8"/>
    <w:rsid w:val="00091DB9"/>
    <w:rsid w:val="000A2330"/>
    <w:rsid w:val="000A3F7D"/>
    <w:rsid w:val="000C7673"/>
    <w:rsid w:val="000D23CD"/>
    <w:rsid w:val="00112960"/>
    <w:rsid w:val="00132B88"/>
    <w:rsid w:val="0015756E"/>
    <w:rsid w:val="00160ACA"/>
    <w:rsid w:val="00190584"/>
    <w:rsid w:val="001924AB"/>
    <w:rsid w:val="001B2D6B"/>
    <w:rsid w:val="001D07C0"/>
    <w:rsid w:val="001E17CB"/>
    <w:rsid w:val="001E47E6"/>
    <w:rsid w:val="002043D8"/>
    <w:rsid w:val="00206359"/>
    <w:rsid w:val="002118CB"/>
    <w:rsid w:val="0027233A"/>
    <w:rsid w:val="00287168"/>
    <w:rsid w:val="002A26F6"/>
    <w:rsid w:val="002B1552"/>
    <w:rsid w:val="002E22E4"/>
    <w:rsid w:val="002F411C"/>
    <w:rsid w:val="00373877"/>
    <w:rsid w:val="00382C18"/>
    <w:rsid w:val="003843AE"/>
    <w:rsid w:val="003A7C42"/>
    <w:rsid w:val="003D2A5E"/>
    <w:rsid w:val="00451770"/>
    <w:rsid w:val="00477719"/>
    <w:rsid w:val="004B7403"/>
    <w:rsid w:val="004C0EDE"/>
    <w:rsid w:val="004D203F"/>
    <w:rsid w:val="00502B38"/>
    <w:rsid w:val="00504B10"/>
    <w:rsid w:val="0051698B"/>
    <w:rsid w:val="00522F33"/>
    <w:rsid w:val="00532588"/>
    <w:rsid w:val="00533CA9"/>
    <w:rsid w:val="00577D6A"/>
    <w:rsid w:val="00596411"/>
    <w:rsid w:val="005A1F19"/>
    <w:rsid w:val="005A4F79"/>
    <w:rsid w:val="005B2E99"/>
    <w:rsid w:val="005C2A99"/>
    <w:rsid w:val="005D48B4"/>
    <w:rsid w:val="005D4B94"/>
    <w:rsid w:val="005F163D"/>
    <w:rsid w:val="0060200A"/>
    <w:rsid w:val="0064113C"/>
    <w:rsid w:val="006A3E7F"/>
    <w:rsid w:val="006A418D"/>
    <w:rsid w:val="006B2573"/>
    <w:rsid w:val="006D1A20"/>
    <w:rsid w:val="00720124"/>
    <w:rsid w:val="00720E2B"/>
    <w:rsid w:val="00754086"/>
    <w:rsid w:val="00760D27"/>
    <w:rsid w:val="00761E5B"/>
    <w:rsid w:val="00762CA8"/>
    <w:rsid w:val="007A00E8"/>
    <w:rsid w:val="007B2E01"/>
    <w:rsid w:val="007D0CFD"/>
    <w:rsid w:val="007F38C8"/>
    <w:rsid w:val="00817261"/>
    <w:rsid w:val="008338D8"/>
    <w:rsid w:val="0087715B"/>
    <w:rsid w:val="008A0BB6"/>
    <w:rsid w:val="008A7F38"/>
    <w:rsid w:val="008B170A"/>
    <w:rsid w:val="008B71E0"/>
    <w:rsid w:val="008D6CDE"/>
    <w:rsid w:val="008E0FD2"/>
    <w:rsid w:val="00904235"/>
    <w:rsid w:val="00915C19"/>
    <w:rsid w:val="00920997"/>
    <w:rsid w:val="00922DA0"/>
    <w:rsid w:val="00923450"/>
    <w:rsid w:val="00934CBF"/>
    <w:rsid w:val="009369A0"/>
    <w:rsid w:val="00967F80"/>
    <w:rsid w:val="00996AAC"/>
    <w:rsid w:val="00A10093"/>
    <w:rsid w:val="00A220D2"/>
    <w:rsid w:val="00A3424E"/>
    <w:rsid w:val="00A602D2"/>
    <w:rsid w:val="00A622DD"/>
    <w:rsid w:val="00A708D8"/>
    <w:rsid w:val="00A7117F"/>
    <w:rsid w:val="00A84993"/>
    <w:rsid w:val="00A9735A"/>
    <w:rsid w:val="00B14351"/>
    <w:rsid w:val="00B36A59"/>
    <w:rsid w:val="00B573B7"/>
    <w:rsid w:val="00B6386A"/>
    <w:rsid w:val="00B71B79"/>
    <w:rsid w:val="00BF373C"/>
    <w:rsid w:val="00BF596B"/>
    <w:rsid w:val="00C01467"/>
    <w:rsid w:val="00C047B5"/>
    <w:rsid w:val="00C20D99"/>
    <w:rsid w:val="00C52FF5"/>
    <w:rsid w:val="00C551CC"/>
    <w:rsid w:val="00C603CD"/>
    <w:rsid w:val="00C61499"/>
    <w:rsid w:val="00C8605F"/>
    <w:rsid w:val="00C86E7C"/>
    <w:rsid w:val="00C9082D"/>
    <w:rsid w:val="00CE3938"/>
    <w:rsid w:val="00D51B5F"/>
    <w:rsid w:val="00DB48D4"/>
    <w:rsid w:val="00DB5BA8"/>
    <w:rsid w:val="00DC192B"/>
    <w:rsid w:val="00DC740A"/>
    <w:rsid w:val="00DE7175"/>
    <w:rsid w:val="00DF0BBF"/>
    <w:rsid w:val="00DF225B"/>
    <w:rsid w:val="00DF427C"/>
    <w:rsid w:val="00E22727"/>
    <w:rsid w:val="00E57B1A"/>
    <w:rsid w:val="00E654F7"/>
    <w:rsid w:val="00EC5355"/>
    <w:rsid w:val="00ED184D"/>
    <w:rsid w:val="00F026F0"/>
    <w:rsid w:val="00F068A7"/>
    <w:rsid w:val="00F120E9"/>
    <w:rsid w:val="00F21173"/>
    <w:rsid w:val="00F22231"/>
    <w:rsid w:val="00F3662A"/>
    <w:rsid w:val="00F72ADA"/>
    <w:rsid w:val="00F86C93"/>
    <w:rsid w:val="00F96F35"/>
    <w:rsid w:val="00FC5A80"/>
    <w:rsid w:val="00FE37BD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29BF26"/>
  <w15:chartTrackingRefBased/>
  <w15:docId w15:val="{4F5EEB95-338D-4BBC-8FCC-8B0CFD77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F96F35"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5B2E99"/>
  </w:style>
  <w:style w:type="paragraph" w:styleId="Jalus">
    <w:name w:val="footer"/>
    <w:basedOn w:val="Normaallaad"/>
    <w:link w:val="Jalu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5B2E99"/>
  </w:style>
  <w:style w:type="paragraph" w:styleId="Loendilik">
    <w:name w:val="List Paragraph"/>
    <w:basedOn w:val="Normaallaad"/>
    <w:uiPriority w:val="34"/>
    <w:qFormat/>
    <w:rsid w:val="00F96F35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287168"/>
    <w:rPr>
      <w:color w:val="0563C1" w:themeColor="hyperlink"/>
      <w:u w:val="single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A849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A849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laanenigula.ee/projekteerimisteate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YLDINE\Dokumendiplankid\Blanketid%20alates%2001.05.2023\Lisa%2033%20LN%20Vallavalitsuse%20ametniku%20k&#228;skkiri%20v&#245;i%20korraldus.dotx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Lisa 33 LN Vallavalitsuse ametniku käskkiri või korraldus</Template>
  <TotalTime>79</TotalTime>
  <Pages>3</Pages>
  <Words>866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 Nigula Vallavalitsus</Company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 Hiiesalu</dc:creator>
  <cp:keywords/>
  <dc:description/>
  <cp:lastModifiedBy>Kaarel Salus</cp:lastModifiedBy>
  <cp:revision>5</cp:revision>
  <cp:lastPrinted>2024-01-05T07:16:00Z</cp:lastPrinted>
  <dcterms:created xsi:type="dcterms:W3CDTF">2024-01-25T08:15:00Z</dcterms:created>
  <dcterms:modified xsi:type="dcterms:W3CDTF">2024-01-25T13:43:00Z</dcterms:modified>
</cp:coreProperties>
</file>